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5DB" w:rsidRDefault="00EB3C91" w:rsidP="00761D4B">
      <w:pPr>
        <w:pStyle w:val="HTMLiankstoformatuota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F154C7">
        <w:rPr>
          <w:rFonts w:ascii="Times New Roman" w:hAnsi="Times New Roman" w:cs="Times New Roman"/>
          <w:sz w:val="24"/>
          <w:szCs w:val="24"/>
        </w:rPr>
        <w:t xml:space="preserve">         </w:t>
      </w:r>
      <w:r w:rsidR="00BF3CFD">
        <w:rPr>
          <w:rFonts w:ascii="Times New Roman" w:hAnsi="Times New Roman" w:cs="Times New Roman"/>
          <w:sz w:val="24"/>
          <w:szCs w:val="24"/>
        </w:rPr>
        <w:t xml:space="preserve">   </w:t>
      </w:r>
      <w:r w:rsidR="00A30DF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A435DB">
        <w:rPr>
          <w:rFonts w:ascii="Times New Roman" w:hAnsi="Times New Roman" w:cs="Times New Roman"/>
          <w:sz w:val="24"/>
          <w:szCs w:val="24"/>
        </w:rPr>
        <w:tab/>
      </w:r>
      <w:r w:rsidR="00A435DB">
        <w:rPr>
          <w:rFonts w:ascii="Times New Roman" w:hAnsi="Times New Roman" w:cs="Times New Roman"/>
          <w:sz w:val="24"/>
          <w:szCs w:val="24"/>
        </w:rPr>
        <w:tab/>
      </w:r>
      <w:r w:rsidR="00F154C7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A435DB" w:rsidRDefault="00A435DB" w:rsidP="00A435DB">
      <w:pPr>
        <w:pStyle w:val="HTMLiankstoformatuotas"/>
        <w:rPr>
          <w:rFonts w:ascii="Times New Roman" w:hAnsi="Times New Roman" w:cs="Times New Roman"/>
          <w:b/>
          <w:sz w:val="24"/>
          <w:szCs w:val="24"/>
        </w:rPr>
      </w:pPr>
    </w:p>
    <w:p w:rsidR="0074720C" w:rsidRPr="0074720C" w:rsidRDefault="0074720C" w:rsidP="0074720C">
      <w:pPr>
        <w:tabs>
          <w:tab w:val="left" w:pos="2985"/>
        </w:tabs>
        <w:jc w:val="center"/>
        <w:rPr>
          <w:b/>
          <w:sz w:val="24"/>
          <w:szCs w:val="24"/>
        </w:rPr>
      </w:pPr>
      <w:r w:rsidRPr="0074720C">
        <w:rPr>
          <w:b/>
          <w:sz w:val="24"/>
          <w:szCs w:val="24"/>
        </w:rPr>
        <w:t>ATSISKAITYMŲ SU DEBITORIAIS IR KREDITORIAIS SĄRAŠAS</w:t>
      </w:r>
    </w:p>
    <w:p w:rsidR="0074720C" w:rsidRPr="0074720C" w:rsidRDefault="0074720C" w:rsidP="0074720C">
      <w:pPr>
        <w:rPr>
          <w:sz w:val="20"/>
        </w:rPr>
      </w:pPr>
    </w:p>
    <w:p w:rsidR="0074720C" w:rsidRPr="0074720C" w:rsidRDefault="0074720C" w:rsidP="0074720C">
      <w:pPr>
        <w:tabs>
          <w:tab w:val="left" w:pos="4230"/>
        </w:tabs>
        <w:rPr>
          <w:sz w:val="20"/>
          <w:u w:val="single"/>
        </w:rPr>
      </w:pPr>
      <w:r w:rsidRPr="0074720C">
        <w:rPr>
          <w:sz w:val="20"/>
        </w:rPr>
        <w:tab/>
        <w:t xml:space="preserve">  </w:t>
      </w:r>
      <w:r w:rsidR="009D4745">
        <w:rPr>
          <w:sz w:val="20"/>
          <w:u w:val="single"/>
        </w:rPr>
        <w:t>2016-12-31</w:t>
      </w:r>
    </w:p>
    <w:p w:rsidR="0074720C" w:rsidRPr="0074720C" w:rsidRDefault="0074720C" w:rsidP="0074720C">
      <w:pPr>
        <w:rPr>
          <w:color w:val="FF0000"/>
          <w:sz w:val="20"/>
        </w:rPr>
      </w:pPr>
      <w:r w:rsidRPr="0074720C">
        <w:rPr>
          <w:color w:val="FF0000"/>
          <w:sz w:val="20"/>
        </w:rPr>
        <w:t xml:space="preserve">                 </w:t>
      </w:r>
    </w:p>
    <w:p w:rsidR="0074720C" w:rsidRPr="0074720C" w:rsidRDefault="0074720C" w:rsidP="0074720C">
      <w:pPr>
        <w:jc w:val="center"/>
        <w:rPr>
          <w:b/>
          <w:sz w:val="20"/>
        </w:rPr>
      </w:pPr>
      <w:r w:rsidRPr="0074720C">
        <w:rPr>
          <w:b/>
          <w:sz w:val="20"/>
        </w:rPr>
        <w:t>KREDITORIAI</w:t>
      </w:r>
    </w:p>
    <w:p w:rsidR="0074720C" w:rsidRPr="0074720C" w:rsidRDefault="0074720C" w:rsidP="0074720C">
      <w:pPr>
        <w:rPr>
          <w:color w:val="FF0000"/>
          <w:sz w:val="20"/>
        </w:rPr>
      </w:pPr>
    </w:p>
    <w:p w:rsidR="0074720C" w:rsidRPr="0074720C" w:rsidRDefault="0074720C" w:rsidP="0074720C">
      <w:pPr>
        <w:rPr>
          <w:sz w:val="24"/>
          <w:szCs w:val="24"/>
        </w:rPr>
      </w:pPr>
      <w:r w:rsidRPr="0074720C">
        <w:rPr>
          <w:color w:val="FF0000"/>
          <w:sz w:val="20"/>
        </w:rPr>
        <w:t xml:space="preserve"> </w:t>
      </w:r>
      <w:r w:rsidRPr="0074720C">
        <w:rPr>
          <w:sz w:val="24"/>
          <w:szCs w:val="24"/>
        </w:rPr>
        <w:t>Mokėtinos sumos pagal gautas prekių ir paslaugų sąskaitas</w:t>
      </w:r>
      <w:r w:rsidR="009D4745">
        <w:rPr>
          <w:sz w:val="24"/>
          <w:szCs w:val="24"/>
        </w:rPr>
        <w:t xml:space="preserve"> – faktūras iš tiekėjų – 6,15</w:t>
      </w:r>
      <w:r w:rsidRPr="0074720C">
        <w:rPr>
          <w:sz w:val="24"/>
          <w:szCs w:val="24"/>
        </w:rPr>
        <w:t xml:space="preserve"> eurai:</w:t>
      </w:r>
    </w:p>
    <w:p w:rsidR="0074720C" w:rsidRPr="0074720C" w:rsidRDefault="0074720C" w:rsidP="0074720C">
      <w:pPr>
        <w:rPr>
          <w:sz w:val="20"/>
        </w:rPr>
      </w:pPr>
      <w:r w:rsidRPr="0074720C">
        <w:rPr>
          <w:sz w:val="20"/>
        </w:rPr>
        <w:t xml:space="preserve">                                                                                     </w:t>
      </w:r>
    </w:p>
    <w:p w:rsidR="0074720C" w:rsidRPr="0074720C" w:rsidRDefault="009D4745" w:rsidP="0074720C">
      <w:pPr>
        <w:tabs>
          <w:tab w:val="left" w:pos="684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4720C" w:rsidRPr="0074720C">
        <w:rPr>
          <w:sz w:val="24"/>
          <w:szCs w:val="24"/>
        </w:rPr>
        <w:t xml:space="preserve"> AB Lietuvos paštas             </w:t>
      </w:r>
      <w:r>
        <w:rPr>
          <w:sz w:val="24"/>
          <w:szCs w:val="24"/>
        </w:rPr>
        <w:t xml:space="preserve">                          5,29</w:t>
      </w:r>
      <w:r w:rsidR="006F7BD8">
        <w:rPr>
          <w:sz w:val="24"/>
          <w:szCs w:val="24"/>
        </w:rPr>
        <w:t xml:space="preserve"> €</w:t>
      </w:r>
      <w:r>
        <w:rPr>
          <w:sz w:val="24"/>
          <w:szCs w:val="24"/>
        </w:rPr>
        <w:t>;</w:t>
      </w:r>
    </w:p>
    <w:p w:rsidR="009D4745" w:rsidRDefault="0074720C" w:rsidP="009D4745">
      <w:pPr>
        <w:tabs>
          <w:tab w:val="left" w:pos="6840"/>
        </w:tabs>
        <w:spacing w:line="360" w:lineRule="auto"/>
        <w:rPr>
          <w:sz w:val="24"/>
          <w:szCs w:val="24"/>
        </w:rPr>
      </w:pPr>
      <w:r w:rsidRPr="0074720C">
        <w:rPr>
          <w:sz w:val="24"/>
          <w:szCs w:val="24"/>
        </w:rPr>
        <w:t xml:space="preserve"> UAB „Omnitel“                                              </w:t>
      </w:r>
      <w:r w:rsidR="009D4745">
        <w:rPr>
          <w:sz w:val="24"/>
          <w:szCs w:val="24"/>
        </w:rPr>
        <w:t>0,86</w:t>
      </w:r>
      <w:r w:rsidR="006F7BD8">
        <w:rPr>
          <w:sz w:val="24"/>
          <w:szCs w:val="24"/>
        </w:rPr>
        <w:t xml:space="preserve"> €</w:t>
      </w:r>
    </w:p>
    <w:p w:rsidR="0074720C" w:rsidRPr="0074720C" w:rsidRDefault="0074720C" w:rsidP="009D4745">
      <w:pPr>
        <w:tabs>
          <w:tab w:val="left" w:pos="6840"/>
        </w:tabs>
        <w:spacing w:line="360" w:lineRule="auto"/>
        <w:rPr>
          <w:sz w:val="24"/>
          <w:szCs w:val="24"/>
        </w:rPr>
      </w:pPr>
      <w:r w:rsidRPr="0074720C">
        <w:rPr>
          <w:sz w:val="24"/>
          <w:szCs w:val="24"/>
        </w:rPr>
        <w:t xml:space="preserve">  </w:t>
      </w:r>
      <w:r w:rsidRPr="0074720C">
        <w:rPr>
          <w:b/>
          <w:sz w:val="24"/>
          <w:szCs w:val="24"/>
        </w:rPr>
        <w:t>Debetinio - įsiskolinimo likutis</w:t>
      </w:r>
      <w:r w:rsidRPr="0074720C">
        <w:rPr>
          <w:sz w:val="24"/>
          <w:szCs w:val="24"/>
        </w:rPr>
        <w:t xml:space="preserve"> –</w:t>
      </w:r>
      <w:r w:rsidRPr="0074720C">
        <w:rPr>
          <w:b/>
          <w:sz w:val="24"/>
          <w:szCs w:val="24"/>
        </w:rPr>
        <w:t xml:space="preserve">  </w:t>
      </w:r>
      <w:r w:rsidR="009D4745">
        <w:rPr>
          <w:sz w:val="24"/>
          <w:szCs w:val="24"/>
        </w:rPr>
        <w:t>2695,87</w:t>
      </w:r>
      <w:r w:rsidRPr="0074720C">
        <w:rPr>
          <w:sz w:val="24"/>
          <w:szCs w:val="24"/>
        </w:rPr>
        <w:t xml:space="preserve"> eurai iš jų:</w:t>
      </w:r>
    </w:p>
    <w:p w:rsidR="0074720C" w:rsidRPr="0074720C" w:rsidRDefault="009D4745" w:rsidP="0074720C">
      <w:pPr>
        <w:tabs>
          <w:tab w:val="left" w:pos="345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Bendrovė Splius, UAB   -              12,28</w:t>
      </w:r>
      <w:r w:rsidR="006F7BD8">
        <w:rPr>
          <w:sz w:val="24"/>
          <w:szCs w:val="24"/>
        </w:rPr>
        <w:t xml:space="preserve"> €</w:t>
      </w:r>
      <w:r w:rsidR="0074720C" w:rsidRPr="0074720C">
        <w:rPr>
          <w:sz w:val="24"/>
          <w:szCs w:val="24"/>
        </w:rPr>
        <w:t xml:space="preserve">;                        </w:t>
      </w:r>
    </w:p>
    <w:p w:rsidR="0074720C" w:rsidRPr="0074720C" w:rsidRDefault="009D4745" w:rsidP="0074720C">
      <w:pPr>
        <w:tabs>
          <w:tab w:val="left" w:pos="345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Energijos tiekimas, UAB           -   92,90</w:t>
      </w:r>
      <w:r w:rsidR="006F7BD8">
        <w:rPr>
          <w:sz w:val="24"/>
          <w:szCs w:val="24"/>
        </w:rPr>
        <w:t xml:space="preserve"> €</w:t>
      </w:r>
      <w:r w:rsidR="0074720C" w:rsidRPr="0074720C">
        <w:rPr>
          <w:sz w:val="24"/>
          <w:szCs w:val="24"/>
        </w:rPr>
        <w:t>;</w:t>
      </w:r>
    </w:p>
    <w:p w:rsidR="0074720C" w:rsidRDefault="009D4745" w:rsidP="0074720C">
      <w:pPr>
        <w:tabs>
          <w:tab w:val="left" w:pos="345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AB Energijos skirstymo operatorius -  100,99</w:t>
      </w:r>
      <w:r w:rsidR="006F7BD8">
        <w:rPr>
          <w:sz w:val="24"/>
          <w:szCs w:val="24"/>
        </w:rPr>
        <w:t xml:space="preserve"> €</w:t>
      </w:r>
      <w:r w:rsidR="0074720C" w:rsidRPr="0074720C">
        <w:rPr>
          <w:sz w:val="24"/>
          <w:szCs w:val="24"/>
        </w:rPr>
        <w:t>;</w:t>
      </w:r>
    </w:p>
    <w:p w:rsidR="009D4745" w:rsidRDefault="009D4745" w:rsidP="0074720C">
      <w:pPr>
        <w:tabs>
          <w:tab w:val="left" w:pos="345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AB Šiaulių energija                         - 2065,15</w:t>
      </w:r>
      <w:r w:rsidR="006F7BD8">
        <w:rPr>
          <w:sz w:val="24"/>
          <w:szCs w:val="24"/>
        </w:rPr>
        <w:t xml:space="preserve"> €</w:t>
      </w:r>
      <w:r>
        <w:rPr>
          <w:sz w:val="24"/>
          <w:szCs w:val="24"/>
        </w:rPr>
        <w:t>;</w:t>
      </w:r>
    </w:p>
    <w:p w:rsidR="009D4745" w:rsidRPr="0074720C" w:rsidRDefault="009D4745" w:rsidP="0074720C">
      <w:pPr>
        <w:tabs>
          <w:tab w:val="left" w:pos="345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UAB Šiaulių vandenys                   -      50,64</w:t>
      </w:r>
      <w:r w:rsidR="006F7BD8">
        <w:rPr>
          <w:sz w:val="24"/>
          <w:szCs w:val="24"/>
        </w:rPr>
        <w:t xml:space="preserve"> €</w:t>
      </w:r>
      <w:r>
        <w:rPr>
          <w:sz w:val="24"/>
          <w:szCs w:val="24"/>
        </w:rPr>
        <w:t>;</w:t>
      </w:r>
    </w:p>
    <w:p w:rsidR="0074720C" w:rsidRDefault="009D4745" w:rsidP="0074720C">
      <w:pPr>
        <w:tabs>
          <w:tab w:val="left" w:pos="345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AB Lietuvos paštas      - 65,91</w:t>
      </w:r>
      <w:r w:rsidR="006F7BD8">
        <w:rPr>
          <w:sz w:val="24"/>
          <w:szCs w:val="24"/>
        </w:rPr>
        <w:t xml:space="preserve"> €</w:t>
      </w:r>
      <w:r>
        <w:rPr>
          <w:sz w:val="24"/>
          <w:szCs w:val="24"/>
        </w:rPr>
        <w:t xml:space="preserve"> prenumerata 2017 m.</w:t>
      </w:r>
      <w:r w:rsidR="00BD5DD4">
        <w:rPr>
          <w:sz w:val="24"/>
          <w:szCs w:val="24"/>
        </w:rPr>
        <w:t>;</w:t>
      </w:r>
    </w:p>
    <w:p w:rsidR="00BD5DD4" w:rsidRPr="0074720C" w:rsidRDefault="00BD5DD4" w:rsidP="0074720C">
      <w:pPr>
        <w:tabs>
          <w:tab w:val="left" w:pos="345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UAB Apskaitos ir audito žinios   - 86,00</w:t>
      </w:r>
      <w:r w:rsidR="006F7BD8">
        <w:rPr>
          <w:sz w:val="24"/>
          <w:szCs w:val="24"/>
        </w:rPr>
        <w:t xml:space="preserve"> €</w:t>
      </w:r>
      <w:r>
        <w:rPr>
          <w:sz w:val="24"/>
          <w:szCs w:val="24"/>
        </w:rPr>
        <w:t xml:space="preserve"> prenumerata 2017m.</w:t>
      </w:r>
    </w:p>
    <w:p w:rsidR="00BD5DD4" w:rsidRDefault="00BD5DD4" w:rsidP="0074720C">
      <w:pPr>
        <w:tabs>
          <w:tab w:val="left" w:pos="345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UAB Humanitas                          - 62,00</w:t>
      </w:r>
      <w:r w:rsidR="006F7BD8">
        <w:rPr>
          <w:sz w:val="24"/>
          <w:szCs w:val="24"/>
        </w:rPr>
        <w:t xml:space="preserve"> €</w:t>
      </w:r>
      <w:r w:rsidR="0074720C" w:rsidRPr="0074720C">
        <w:rPr>
          <w:sz w:val="24"/>
          <w:szCs w:val="24"/>
        </w:rPr>
        <w:t xml:space="preserve"> </w:t>
      </w:r>
      <w:r>
        <w:rPr>
          <w:sz w:val="24"/>
          <w:szCs w:val="24"/>
        </w:rPr>
        <w:t>;</w:t>
      </w:r>
    </w:p>
    <w:p w:rsidR="0074720C" w:rsidRPr="0074720C" w:rsidRDefault="00BD5DD4" w:rsidP="0074720C">
      <w:pPr>
        <w:tabs>
          <w:tab w:val="left" w:pos="345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UAB Baltų lankų vadovėliai       - 160,00</w:t>
      </w:r>
      <w:r w:rsidR="006F7BD8">
        <w:rPr>
          <w:sz w:val="24"/>
          <w:szCs w:val="24"/>
        </w:rPr>
        <w:t xml:space="preserve"> €</w:t>
      </w:r>
      <w:r>
        <w:rPr>
          <w:sz w:val="24"/>
          <w:szCs w:val="24"/>
        </w:rPr>
        <w:t>.</w:t>
      </w:r>
      <w:r w:rsidR="0074720C" w:rsidRPr="0074720C">
        <w:rPr>
          <w:sz w:val="24"/>
          <w:szCs w:val="24"/>
        </w:rPr>
        <w:t xml:space="preserve">                       </w:t>
      </w:r>
    </w:p>
    <w:p w:rsidR="0074720C" w:rsidRPr="0074720C" w:rsidRDefault="0074720C" w:rsidP="0074720C">
      <w:pPr>
        <w:spacing w:line="360" w:lineRule="auto"/>
        <w:rPr>
          <w:sz w:val="24"/>
          <w:szCs w:val="24"/>
        </w:rPr>
      </w:pPr>
    </w:p>
    <w:p w:rsidR="0074720C" w:rsidRPr="0074720C" w:rsidRDefault="0074720C" w:rsidP="0074720C">
      <w:pPr>
        <w:tabs>
          <w:tab w:val="left" w:pos="6840"/>
        </w:tabs>
        <w:rPr>
          <w:sz w:val="24"/>
          <w:szCs w:val="24"/>
        </w:rPr>
      </w:pPr>
      <w:r w:rsidRPr="0074720C">
        <w:rPr>
          <w:sz w:val="24"/>
          <w:szCs w:val="24"/>
        </w:rPr>
        <w:t xml:space="preserve">                                                                                                                   </w:t>
      </w:r>
    </w:p>
    <w:p w:rsidR="0074720C" w:rsidRDefault="0074720C" w:rsidP="0074720C">
      <w:pPr>
        <w:tabs>
          <w:tab w:val="left" w:pos="6840"/>
        </w:tabs>
        <w:rPr>
          <w:sz w:val="24"/>
          <w:szCs w:val="24"/>
        </w:rPr>
      </w:pPr>
      <w:r w:rsidRPr="0074720C">
        <w:rPr>
          <w:sz w:val="24"/>
          <w:szCs w:val="24"/>
        </w:rPr>
        <w:t xml:space="preserve">Direktorė                                                                                             Lijana Giedraitienė   </w:t>
      </w:r>
    </w:p>
    <w:p w:rsidR="0074720C" w:rsidRPr="0074720C" w:rsidRDefault="0074720C" w:rsidP="0074720C">
      <w:pPr>
        <w:tabs>
          <w:tab w:val="left" w:pos="6840"/>
        </w:tabs>
        <w:rPr>
          <w:sz w:val="24"/>
          <w:szCs w:val="24"/>
        </w:rPr>
      </w:pPr>
      <w:r w:rsidRPr="0074720C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</w:p>
    <w:p w:rsidR="0074720C" w:rsidRPr="0074720C" w:rsidRDefault="0074720C" w:rsidP="0074720C">
      <w:pPr>
        <w:tabs>
          <w:tab w:val="left" w:pos="6465"/>
        </w:tabs>
        <w:rPr>
          <w:sz w:val="24"/>
          <w:szCs w:val="24"/>
        </w:rPr>
      </w:pPr>
      <w:r w:rsidRPr="0074720C">
        <w:rPr>
          <w:sz w:val="24"/>
          <w:szCs w:val="24"/>
        </w:rPr>
        <w:t>Vyr. buhalterė</w:t>
      </w:r>
      <w:r w:rsidRPr="0074720C">
        <w:rPr>
          <w:sz w:val="24"/>
          <w:szCs w:val="24"/>
        </w:rPr>
        <w:tab/>
        <w:t>Danutė Nacionienė</w:t>
      </w:r>
    </w:p>
    <w:p w:rsidR="0074720C" w:rsidRPr="0074720C" w:rsidRDefault="0074720C" w:rsidP="0074720C">
      <w:pPr>
        <w:rPr>
          <w:sz w:val="24"/>
          <w:szCs w:val="24"/>
        </w:rPr>
      </w:pPr>
    </w:p>
    <w:p w:rsidR="0074720C" w:rsidRPr="0074720C" w:rsidRDefault="0074720C" w:rsidP="0074720C">
      <w:pPr>
        <w:rPr>
          <w:sz w:val="24"/>
          <w:szCs w:val="24"/>
        </w:rPr>
      </w:pPr>
    </w:p>
    <w:p w:rsidR="0003540A" w:rsidRDefault="0003540A" w:rsidP="0045284B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40A" w:rsidRDefault="0003540A" w:rsidP="0045284B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40A" w:rsidRDefault="0003540A" w:rsidP="0045284B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40A" w:rsidRDefault="0003540A" w:rsidP="0045284B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284B" w:rsidRDefault="0045284B" w:rsidP="0045284B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284B" w:rsidRDefault="0045284B" w:rsidP="0045284B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07E3" w:rsidRDefault="000F07E3" w:rsidP="004D02D7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4355" w:rsidRDefault="00804355" w:rsidP="00E658EC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04355" w:rsidSect="009B28C2">
      <w:headerReference w:type="even" r:id="rId9"/>
      <w:headerReference w:type="default" r:id="rId10"/>
      <w:headerReference w:type="first" r:id="rId11"/>
      <w:type w:val="continuous"/>
      <w:pgSz w:w="11906" w:h="16838" w:code="9"/>
      <w:pgMar w:top="1134" w:right="680" w:bottom="851" w:left="1588" w:header="680" w:footer="39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5D6" w:rsidRDefault="00EE65D6">
      <w:r>
        <w:separator/>
      </w:r>
    </w:p>
  </w:endnote>
  <w:endnote w:type="continuationSeparator" w:id="0">
    <w:p w:rsidR="00EE65D6" w:rsidRDefault="00EE6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5D6" w:rsidRDefault="00EE65D6">
      <w:r>
        <w:separator/>
      </w:r>
    </w:p>
  </w:footnote>
  <w:footnote w:type="continuationSeparator" w:id="0">
    <w:p w:rsidR="00EE65D6" w:rsidRDefault="00EE65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1AF" w:rsidRDefault="000F11AF" w:rsidP="009C7ECE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0F11AF" w:rsidRDefault="000F11AF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1AF" w:rsidRDefault="000F11AF" w:rsidP="009C7ECE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BF1FCE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0F11AF" w:rsidRDefault="000F11AF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1AF" w:rsidRDefault="00BF1FCE" w:rsidP="00BF1FCE">
    <w:pPr>
      <w:jc w:val="center"/>
      <w:rPr>
        <w:b/>
      </w:rPr>
    </w:pPr>
    <w:r>
      <w:rPr>
        <w:b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2700655</wp:posOffset>
          </wp:positionH>
          <wp:positionV relativeFrom="paragraph">
            <wp:posOffset>142240</wp:posOffset>
          </wp:positionV>
          <wp:extent cx="571500" cy="561975"/>
          <wp:effectExtent l="0" t="0" r="0" b="9525"/>
          <wp:wrapNone/>
          <wp:docPr id="3" name="Paveikslėlis 3" descr="http://www.siauliai.lt/img/heraldika/siauliu_mazasis_herbas_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siauliai.lt/img/heraldika/siauliu_mazasis_herbas_1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2700655</wp:posOffset>
          </wp:positionH>
          <wp:positionV relativeFrom="paragraph">
            <wp:posOffset>142240</wp:posOffset>
          </wp:positionV>
          <wp:extent cx="499110" cy="571500"/>
          <wp:effectExtent l="0" t="0" r="0" b="0"/>
          <wp:wrapNone/>
          <wp:docPr id="2" name="Paveikslėlis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9110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F11AF" w:rsidRDefault="000F11AF">
    <w:pPr>
      <w:jc w:val="center"/>
      <w:rPr>
        <w:b/>
      </w:rPr>
    </w:pPr>
  </w:p>
  <w:p w:rsidR="000F11AF" w:rsidRDefault="000F11AF">
    <w:pPr>
      <w:spacing w:after="40"/>
      <w:jc w:val="center"/>
      <w:rPr>
        <w:b/>
        <w:sz w:val="28"/>
        <w:szCs w:val="28"/>
      </w:rPr>
    </w:pPr>
    <w:r w:rsidRPr="003B4B87">
      <w:rPr>
        <w:b/>
        <w:sz w:val="28"/>
        <w:szCs w:val="28"/>
      </w:rPr>
      <w:t>ŠIAULIŲ SANATORINĖ MOKYKLA</w:t>
    </w:r>
  </w:p>
  <w:p w:rsidR="000F11AF" w:rsidRDefault="000F11AF" w:rsidP="002C0ACE">
    <w:pPr>
      <w:jc w:val="center"/>
      <w:rPr>
        <w:b/>
        <w:sz w:val="24"/>
        <w:szCs w:val="24"/>
      </w:rPr>
    </w:pPr>
  </w:p>
  <w:p w:rsidR="000F11AF" w:rsidRPr="00E63F6C" w:rsidRDefault="00C91B20" w:rsidP="002C0ACE">
    <w:pPr>
      <w:jc w:val="center"/>
      <w:rPr>
        <w:szCs w:val="22"/>
      </w:rPr>
    </w:pPr>
    <w:r>
      <w:rPr>
        <w:szCs w:val="22"/>
      </w:rPr>
      <w:t xml:space="preserve"> B</w:t>
    </w:r>
    <w:r w:rsidR="000F11AF" w:rsidRPr="00E63F6C">
      <w:rPr>
        <w:szCs w:val="22"/>
      </w:rPr>
      <w:t>iudžetinė įstaiga, K.Kalinausko g. 17, LT-76281 Šiauliai, tel. (8 41) 52 46 12,</w:t>
    </w:r>
  </w:p>
  <w:p w:rsidR="000F11AF" w:rsidRPr="00E63F6C" w:rsidRDefault="000F11AF" w:rsidP="002C0ACE">
    <w:pPr>
      <w:jc w:val="center"/>
      <w:rPr>
        <w:szCs w:val="22"/>
      </w:rPr>
    </w:pPr>
    <w:r w:rsidRPr="00E63F6C">
      <w:rPr>
        <w:szCs w:val="22"/>
      </w:rPr>
      <w:t>faks. (</w:t>
    </w:r>
    <w:r w:rsidR="00C91B20">
      <w:rPr>
        <w:szCs w:val="22"/>
      </w:rPr>
      <w:t>8 41) 52 46 11, el.p. ssim@splius</w:t>
    </w:r>
    <w:r w:rsidRPr="00E63F6C">
      <w:rPr>
        <w:szCs w:val="22"/>
      </w:rPr>
      <w:t xml:space="preserve">.lt </w:t>
    </w:r>
  </w:p>
  <w:p w:rsidR="000F11AF" w:rsidRPr="00E63F6C" w:rsidRDefault="000F11AF" w:rsidP="002C0ACE">
    <w:pPr>
      <w:jc w:val="center"/>
      <w:rPr>
        <w:szCs w:val="22"/>
      </w:rPr>
    </w:pPr>
    <w:r w:rsidRPr="00E63F6C">
      <w:rPr>
        <w:szCs w:val="22"/>
      </w:rPr>
      <w:t xml:space="preserve">Duomenys kaupiami ir saugomi Juridinių asmenų registre, kodas 190983964   </w:t>
    </w:r>
  </w:p>
  <w:p w:rsidR="000F11AF" w:rsidRPr="007861B6" w:rsidRDefault="000F11AF" w:rsidP="002C0ACE">
    <w:pPr>
      <w:jc w:val="center"/>
      <w:rPr>
        <w:color w:val="000000"/>
        <w:sz w:val="14"/>
      </w:rPr>
    </w:pPr>
  </w:p>
  <w:p w:rsidR="000F11AF" w:rsidRDefault="000F11AF">
    <w:pPr>
      <w:pBdr>
        <w:top w:val="single" w:sz="6" w:space="1" w:color="auto"/>
      </w:pBdr>
      <w:jc w:val="center"/>
      <w:rPr>
        <w:sz w:val="24"/>
        <w:lang w:val="lv-LV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542EA"/>
    <w:multiLevelType w:val="hybridMultilevel"/>
    <w:tmpl w:val="AC6E9FCC"/>
    <w:lvl w:ilvl="0" w:tplc="581A50F8">
      <w:start w:val="14"/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95"/>
        </w:tabs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15"/>
        </w:tabs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35"/>
        </w:tabs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55"/>
        </w:tabs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75"/>
        </w:tabs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95"/>
        </w:tabs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15"/>
        </w:tabs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35"/>
        </w:tabs>
        <w:ind w:left="7035" w:hanging="360"/>
      </w:pPr>
      <w:rPr>
        <w:rFonts w:ascii="Wingdings" w:hAnsi="Wingdings" w:hint="default"/>
      </w:rPr>
    </w:lvl>
  </w:abstractNum>
  <w:abstractNum w:abstractNumId="1">
    <w:nsid w:val="068A1EE1"/>
    <w:multiLevelType w:val="hybridMultilevel"/>
    <w:tmpl w:val="EFA071C4"/>
    <w:lvl w:ilvl="0" w:tplc="9F2E33D6">
      <w:start w:val="88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2">
    <w:nsid w:val="09AA002F"/>
    <w:multiLevelType w:val="hybridMultilevel"/>
    <w:tmpl w:val="4038EECA"/>
    <w:lvl w:ilvl="0" w:tplc="D1CC3D0C">
      <w:start w:val="1"/>
      <w:numFmt w:val="upperRoman"/>
      <w:lvlText w:val="%1."/>
      <w:lvlJc w:val="left"/>
      <w:pPr>
        <w:tabs>
          <w:tab w:val="num" w:pos="4875"/>
        </w:tabs>
        <w:ind w:left="4875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5235"/>
        </w:tabs>
        <w:ind w:left="523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5955"/>
        </w:tabs>
        <w:ind w:left="595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6675"/>
        </w:tabs>
        <w:ind w:left="667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7395"/>
        </w:tabs>
        <w:ind w:left="739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8115"/>
        </w:tabs>
        <w:ind w:left="811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8835"/>
        </w:tabs>
        <w:ind w:left="883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9555"/>
        </w:tabs>
        <w:ind w:left="955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10275"/>
        </w:tabs>
        <w:ind w:left="10275" w:hanging="180"/>
      </w:pPr>
    </w:lvl>
  </w:abstractNum>
  <w:abstractNum w:abstractNumId="3">
    <w:nsid w:val="0FE60BC5"/>
    <w:multiLevelType w:val="multilevel"/>
    <w:tmpl w:val="74A20D94"/>
    <w:lvl w:ilvl="0">
      <w:start w:val="9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2079"/>
        </w:tabs>
        <w:ind w:left="207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18"/>
        </w:tabs>
        <w:ind w:left="39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517"/>
        </w:tabs>
        <w:ind w:left="55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476"/>
        </w:tabs>
        <w:ind w:left="7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075"/>
        </w:tabs>
        <w:ind w:left="90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034"/>
        </w:tabs>
        <w:ind w:left="110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633"/>
        </w:tabs>
        <w:ind w:left="126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592"/>
        </w:tabs>
        <w:ind w:left="14592" w:hanging="1800"/>
      </w:pPr>
      <w:rPr>
        <w:rFonts w:hint="default"/>
      </w:rPr>
    </w:lvl>
  </w:abstractNum>
  <w:abstractNum w:abstractNumId="4">
    <w:nsid w:val="155878F0"/>
    <w:multiLevelType w:val="multilevel"/>
    <w:tmpl w:val="E4FC2D32"/>
    <w:lvl w:ilvl="0">
      <w:start w:val="106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220"/>
        </w:tabs>
        <w:ind w:left="222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580"/>
        </w:tabs>
        <w:ind w:left="55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180"/>
        </w:tabs>
        <w:ind w:left="9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160"/>
        </w:tabs>
        <w:ind w:left="11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780"/>
        </w:tabs>
        <w:ind w:left="12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760"/>
        </w:tabs>
        <w:ind w:left="14760" w:hanging="1800"/>
      </w:pPr>
      <w:rPr>
        <w:rFonts w:hint="default"/>
      </w:rPr>
    </w:lvl>
  </w:abstractNum>
  <w:abstractNum w:abstractNumId="5">
    <w:nsid w:val="18B63BB7"/>
    <w:multiLevelType w:val="hybridMultilevel"/>
    <w:tmpl w:val="3E8879C2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79B130E"/>
    <w:multiLevelType w:val="hybridMultilevel"/>
    <w:tmpl w:val="0246AC36"/>
    <w:lvl w:ilvl="0" w:tplc="1ED2E67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7F2365E"/>
    <w:multiLevelType w:val="hybridMultilevel"/>
    <w:tmpl w:val="FAA29D86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27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27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27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2ADE33B7"/>
    <w:multiLevelType w:val="multilevel"/>
    <w:tmpl w:val="5914DE8C"/>
    <w:lvl w:ilvl="0">
      <w:start w:val="9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2370"/>
        </w:tabs>
        <w:ind w:left="23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18"/>
        </w:tabs>
        <w:ind w:left="39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517"/>
        </w:tabs>
        <w:ind w:left="55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476"/>
        </w:tabs>
        <w:ind w:left="7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075"/>
        </w:tabs>
        <w:ind w:left="90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034"/>
        </w:tabs>
        <w:ind w:left="110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633"/>
        </w:tabs>
        <w:ind w:left="126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592"/>
        </w:tabs>
        <w:ind w:left="14592" w:hanging="1800"/>
      </w:pPr>
      <w:rPr>
        <w:rFonts w:hint="default"/>
      </w:rPr>
    </w:lvl>
  </w:abstractNum>
  <w:abstractNum w:abstractNumId="9">
    <w:nsid w:val="383059C1"/>
    <w:multiLevelType w:val="hybridMultilevel"/>
    <w:tmpl w:val="4BCC3996"/>
    <w:lvl w:ilvl="0" w:tplc="C72A174E">
      <w:start w:val="16"/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95"/>
        </w:tabs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15"/>
        </w:tabs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35"/>
        </w:tabs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55"/>
        </w:tabs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75"/>
        </w:tabs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95"/>
        </w:tabs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15"/>
        </w:tabs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35"/>
        </w:tabs>
        <w:ind w:left="7035" w:hanging="360"/>
      </w:pPr>
      <w:rPr>
        <w:rFonts w:ascii="Wingdings" w:hAnsi="Wingdings" w:hint="default"/>
      </w:rPr>
    </w:lvl>
  </w:abstractNum>
  <w:abstractNum w:abstractNumId="10">
    <w:nsid w:val="455878DA"/>
    <w:multiLevelType w:val="hybridMultilevel"/>
    <w:tmpl w:val="63148170"/>
    <w:lvl w:ilvl="0" w:tplc="250A63A0">
      <w:start w:val="1"/>
      <w:numFmt w:val="upperRoman"/>
      <w:lvlText w:val="%1."/>
      <w:lvlJc w:val="left"/>
      <w:pPr>
        <w:tabs>
          <w:tab w:val="num" w:pos="4875"/>
        </w:tabs>
        <w:ind w:left="4875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5235"/>
        </w:tabs>
        <w:ind w:left="523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5955"/>
        </w:tabs>
        <w:ind w:left="595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6675"/>
        </w:tabs>
        <w:ind w:left="667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7395"/>
        </w:tabs>
        <w:ind w:left="739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8115"/>
        </w:tabs>
        <w:ind w:left="811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8835"/>
        </w:tabs>
        <w:ind w:left="883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9555"/>
        </w:tabs>
        <w:ind w:left="955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10275"/>
        </w:tabs>
        <w:ind w:left="10275" w:hanging="180"/>
      </w:pPr>
    </w:lvl>
  </w:abstractNum>
  <w:abstractNum w:abstractNumId="11">
    <w:nsid w:val="45645F35"/>
    <w:multiLevelType w:val="multilevel"/>
    <w:tmpl w:val="A16A06C4"/>
    <w:lvl w:ilvl="0">
      <w:start w:val="10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500"/>
        </w:tabs>
        <w:ind w:left="15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  <w:b/>
      </w:rPr>
    </w:lvl>
  </w:abstractNum>
  <w:abstractNum w:abstractNumId="12">
    <w:nsid w:val="5BAF166E"/>
    <w:multiLevelType w:val="multilevel"/>
    <w:tmpl w:val="3CC850EA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73"/>
        </w:tabs>
        <w:ind w:left="1473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13">
    <w:nsid w:val="6FDA4FC6"/>
    <w:multiLevelType w:val="hybridMultilevel"/>
    <w:tmpl w:val="27764BCA"/>
    <w:lvl w:ilvl="0" w:tplc="B3B233FE"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14">
    <w:nsid w:val="70AD7B0A"/>
    <w:multiLevelType w:val="multilevel"/>
    <w:tmpl w:val="B232A672"/>
    <w:lvl w:ilvl="0">
      <w:start w:val="97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00"/>
        </w:tabs>
        <w:ind w:left="21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15">
    <w:nsid w:val="7B430632"/>
    <w:multiLevelType w:val="hybridMultilevel"/>
    <w:tmpl w:val="C47A28E0"/>
    <w:lvl w:ilvl="0" w:tplc="5C161AA0">
      <w:start w:val="1"/>
      <w:numFmt w:val="decimal"/>
      <w:lvlText w:val="%1.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</w:lvl>
  </w:abstractNum>
  <w:num w:numId="1">
    <w:abstractNumId w:val="5"/>
  </w:num>
  <w:num w:numId="2">
    <w:abstractNumId w:val="6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0"/>
  </w:num>
  <w:num w:numId="6">
    <w:abstractNumId w:val="2"/>
  </w:num>
  <w:num w:numId="7">
    <w:abstractNumId w:val="14"/>
  </w:num>
  <w:num w:numId="8">
    <w:abstractNumId w:val="3"/>
  </w:num>
  <w:num w:numId="9">
    <w:abstractNumId w:val="8"/>
  </w:num>
  <w:num w:numId="10">
    <w:abstractNumId w:val="4"/>
  </w:num>
  <w:num w:numId="11">
    <w:abstractNumId w:val="1"/>
  </w:num>
  <w:num w:numId="12">
    <w:abstractNumId w:val="0"/>
  </w:num>
  <w:num w:numId="13">
    <w:abstractNumId w:val="9"/>
  </w:num>
  <w:num w:numId="14">
    <w:abstractNumId w:val="13"/>
  </w:num>
  <w:num w:numId="15">
    <w:abstractNumId w:val="1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4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307"/>
    <w:rsid w:val="000034C9"/>
    <w:rsid w:val="0000443A"/>
    <w:rsid w:val="000113CF"/>
    <w:rsid w:val="00011C1E"/>
    <w:rsid w:val="0001206A"/>
    <w:rsid w:val="00013E85"/>
    <w:rsid w:val="00013F98"/>
    <w:rsid w:val="00016313"/>
    <w:rsid w:val="000167FE"/>
    <w:rsid w:val="00017841"/>
    <w:rsid w:val="00017A7F"/>
    <w:rsid w:val="00020C21"/>
    <w:rsid w:val="00022762"/>
    <w:rsid w:val="00022A3F"/>
    <w:rsid w:val="0003540A"/>
    <w:rsid w:val="00035F16"/>
    <w:rsid w:val="00042CCF"/>
    <w:rsid w:val="00043C58"/>
    <w:rsid w:val="00045998"/>
    <w:rsid w:val="00050116"/>
    <w:rsid w:val="000529C7"/>
    <w:rsid w:val="00054C63"/>
    <w:rsid w:val="00060033"/>
    <w:rsid w:val="00060039"/>
    <w:rsid w:val="00061ECE"/>
    <w:rsid w:val="00063712"/>
    <w:rsid w:val="00070351"/>
    <w:rsid w:val="00071CE8"/>
    <w:rsid w:val="00075622"/>
    <w:rsid w:val="00084556"/>
    <w:rsid w:val="00084A4B"/>
    <w:rsid w:val="00084BFD"/>
    <w:rsid w:val="00085E17"/>
    <w:rsid w:val="00090239"/>
    <w:rsid w:val="000904A8"/>
    <w:rsid w:val="0009069A"/>
    <w:rsid w:val="000912D9"/>
    <w:rsid w:val="000914DC"/>
    <w:rsid w:val="00093A23"/>
    <w:rsid w:val="000A0686"/>
    <w:rsid w:val="000A69BE"/>
    <w:rsid w:val="000A74B2"/>
    <w:rsid w:val="000B0B4B"/>
    <w:rsid w:val="000B0FB9"/>
    <w:rsid w:val="000B5E02"/>
    <w:rsid w:val="000B671E"/>
    <w:rsid w:val="000B7085"/>
    <w:rsid w:val="000C1583"/>
    <w:rsid w:val="000C1938"/>
    <w:rsid w:val="000C3BF6"/>
    <w:rsid w:val="000C7756"/>
    <w:rsid w:val="000D0DC3"/>
    <w:rsid w:val="000D3817"/>
    <w:rsid w:val="000E202E"/>
    <w:rsid w:val="000E27F2"/>
    <w:rsid w:val="000E4051"/>
    <w:rsid w:val="000F07E3"/>
    <w:rsid w:val="000F11AF"/>
    <w:rsid w:val="000F3B4B"/>
    <w:rsid w:val="00105D76"/>
    <w:rsid w:val="00110C11"/>
    <w:rsid w:val="001164F7"/>
    <w:rsid w:val="00117871"/>
    <w:rsid w:val="00125ABF"/>
    <w:rsid w:val="00125E20"/>
    <w:rsid w:val="001303F4"/>
    <w:rsid w:val="00132757"/>
    <w:rsid w:val="00135DBF"/>
    <w:rsid w:val="00140E03"/>
    <w:rsid w:val="00141919"/>
    <w:rsid w:val="00142C16"/>
    <w:rsid w:val="0014320D"/>
    <w:rsid w:val="00147694"/>
    <w:rsid w:val="00152799"/>
    <w:rsid w:val="00155AFA"/>
    <w:rsid w:val="00156B6D"/>
    <w:rsid w:val="001666B2"/>
    <w:rsid w:val="0017098B"/>
    <w:rsid w:val="001721AA"/>
    <w:rsid w:val="001723D9"/>
    <w:rsid w:val="00182789"/>
    <w:rsid w:val="001830BD"/>
    <w:rsid w:val="0018395A"/>
    <w:rsid w:val="00187744"/>
    <w:rsid w:val="00190EF0"/>
    <w:rsid w:val="001932CB"/>
    <w:rsid w:val="00193DEA"/>
    <w:rsid w:val="001958EA"/>
    <w:rsid w:val="00197D99"/>
    <w:rsid w:val="001A0408"/>
    <w:rsid w:val="001A44FD"/>
    <w:rsid w:val="001A4895"/>
    <w:rsid w:val="001A4B70"/>
    <w:rsid w:val="001A64F9"/>
    <w:rsid w:val="001A69A8"/>
    <w:rsid w:val="001B2D3E"/>
    <w:rsid w:val="001B39BC"/>
    <w:rsid w:val="001B6184"/>
    <w:rsid w:val="001B6E67"/>
    <w:rsid w:val="001C30C0"/>
    <w:rsid w:val="001C345F"/>
    <w:rsid w:val="001C356E"/>
    <w:rsid w:val="001C4092"/>
    <w:rsid w:val="001C79C0"/>
    <w:rsid w:val="001E11F3"/>
    <w:rsid w:val="001E27EA"/>
    <w:rsid w:val="001E5584"/>
    <w:rsid w:val="001E6C01"/>
    <w:rsid w:val="001F0DC1"/>
    <w:rsid w:val="001F31BD"/>
    <w:rsid w:val="001F50FC"/>
    <w:rsid w:val="001F7D17"/>
    <w:rsid w:val="00202224"/>
    <w:rsid w:val="002123A4"/>
    <w:rsid w:val="00212FA1"/>
    <w:rsid w:val="0021620A"/>
    <w:rsid w:val="0021694C"/>
    <w:rsid w:val="00217949"/>
    <w:rsid w:val="00220855"/>
    <w:rsid w:val="0022515E"/>
    <w:rsid w:val="00225D3F"/>
    <w:rsid w:val="0022740B"/>
    <w:rsid w:val="00230986"/>
    <w:rsid w:val="00230EF6"/>
    <w:rsid w:val="00233883"/>
    <w:rsid w:val="002379A4"/>
    <w:rsid w:val="00237E57"/>
    <w:rsid w:val="002444D2"/>
    <w:rsid w:val="002462A8"/>
    <w:rsid w:val="00252AB1"/>
    <w:rsid w:val="00253462"/>
    <w:rsid w:val="00253E51"/>
    <w:rsid w:val="00256A38"/>
    <w:rsid w:val="00256D47"/>
    <w:rsid w:val="00257E91"/>
    <w:rsid w:val="0026500A"/>
    <w:rsid w:val="00267CF4"/>
    <w:rsid w:val="00270B3C"/>
    <w:rsid w:val="00270F70"/>
    <w:rsid w:val="002720F4"/>
    <w:rsid w:val="002733A8"/>
    <w:rsid w:val="002766E8"/>
    <w:rsid w:val="00280E19"/>
    <w:rsid w:val="002864A8"/>
    <w:rsid w:val="00291981"/>
    <w:rsid w:val="002946F7"/>
    <w:rsid w:val="00294E76"/>
    <w:rsid w:val="00296E41"/>
    <w:rsid w:val="002A3ABC"/>
    <w:rsid w:val="002A4AAE"/>
    <w:rsid w:val="002B29C2"/>
    <w:rsid w:val="002B2B8A"/>
    <w:rsid w:val="002B40C0"/>
    <w:rsid w:val="002B47B6"/>
    <w:rsid w:val="002B78D4"/>
    <w:rsid w:val="002C0ACE"/>
    <w:rsid w:val="002C541C"/>
    <w:rsid w:val="002C690B"/>
    <w:rsid w:val="002D0FA3"/>
    <w:rsid w:val="002D1365"/>
    <w:rsid w:val="002D17B4"/>
    <w:rsid w:val="002D32B7"/>
    <w:rsid w:val="002D76F7"/>
    <w:rsid w:val="002E1E8A"/>
    <w:rsid w:val="002E718B"/>
    <w:rsid w:val="002F091E"/>
    <w:rsid w:val="002F79A5"/>
    <w:rsid w:val="003014E2"/>
    <w:rsid w:val="0030197A"/>
    <w:rsid w:val="00303F45"/>
    <w:rsid w:val="00304646"/>
    <w:rsid w:val="003054A8"/>
    <w:rsid w:val="00305503"/>
    <w:rsid w:val="0030585C"/>
    <w:rsid w:val="003106D7"/>
    <w:rsid w:val="00311A53"/>
    <w:rsid w:val="003160FC"/>
    <w:rsid w:val="00316495"/>
    <w:rsid w:val="003209A5"/>
    <w:rsid w:val="00320F83"/>
    <w:rsid w:val="0032255E"/>
    <w:rsid w:val="003237D1"/>
    <w:rsid w:val="00325947"/>
    <w:rsid w:val="0032628C"/>
    <w:rsid w:val="0032769D"/>
    <w:rsid w:val="00331FAE"/>
    <w:rsid w:val="00332451"/>
    <w:rsid w:val="0033540E"/>
    <w:rsid w:val="0033776D"/>
    <w:rsid w:val="00342FF8"/>
    <w:rsid w:val="00344770"/>
    <w:rsid w:val="003468DE"/>
    <w:rsid w:val="00346C43"/>
    <w:rsid w:val="00352994"/>
    <w:rsid w:val="00352C61"/>
    <w:rsid w:val="003540A9"/>
    <w:rsid w:val="00354E68"/>
    <w:rsid w:val="003557D1"/>
    <w:rsid w:val="00356237"/>
    <w:rsid w:val="0036028C"/>
    <w:rsid w:val="0036373E"/>
    <w:rsid w:val="00364F08"/>
    <w:rsid w:val="003657B5"/>
    <w:rsid w:val="00373340"/>
    <w:rsid w:val="0037397E"/>
    <w:rsid w:val="0037416F"/>
    <w:rsid w:val="003757B6"/>
    <w:rsid w:val="00376728"/>
    <w:rsid w:val="003775FA"/>
    <w:rsid w:val="00380737"/>
    <w:rsid w:val="003909C0"/>
    <w:rsid w:val="00391E30"/>
    <w:rsid w:val="003923F2"/>
    <w:rsid w:val="003928E8"/>
    <w:rsid w:val="00393689"/>
    <w:rsid w:val="003946DC"/>
    <w:rsid w:val="003A3FB8"/>
    <w:rsid w:val="003A57EE"/>
    <w:rsid w:val="003A5DF6"/>
    <w:rsid w:val="003A7D95"/>
    <w:rsid w:val="003B14C1"/>
    <w:rsid w:val="003B4B87"/>
    <w:rsid w:val="003B53BF"/>
    <w:rsid w:val="003B73D5"/>
    <w:rsid w:val="003C04E0"/>
    <w:rsid w:val="003C0718"/>
    <w:rsid w:val="003C0B4E"/>
    <w:rsid w:val="003C0EE5"/>
    <w:rsid w:val="003C7186"/>
    <w:rsid w:val="003D3F3C"/>
    <w:rsid w:val="003D41A6"/>
    <w:rsid w:val="003D4688"/>
    <w:rsid w:val="003D709D"/>
    <w:rsid w:val="003E480B"/>
    <w:rsid w:val="003E6AF6"/>
    <w:rsid w:val="003E71AF"/>
    <w:rsid w:val="003F011D"/>
    <w:rsid w:val="003F37DB"/>
    <w:rsid w:val="003F42B3"/>
    <w:rsid w:val="003F537F"/>
    <w:rsid w:val="003F7631"/>
    <w:rsid w:val="003F77BF"/>
    <w:rsid w:val="003F7AC4"/>
    <w:rsid w:val="003F7DFC"/>
    <w:rsid w:val="00400351"/>
    <w:rsid w:val="00400BA5"/>
    <w:rsid w:val="00404C35"/>
    <w:rsid w:val="00405074"/>
    <w:rsid w:val="004050C1"/>
    <w:rsid w:val="00414B9B"/>
    <w:rsid w:val="00417B66"/>
    <w:rsid w:val="00421023"/>
    <w:rsid w:val="00424942"/>
    <w:rsid w:val="00425773"/>
    <w:rsid w:val="004259ED"/>
    <w:rsid w:val="0042629A"/>
    <w:rsid w:val="004270FB"/>
    <w:rsid w:val="00430E2F"/>
    <w:rsid w:val="00431704"/>
    <w:rsid w:val="00433CEA"/>
    <w:rsid w:val="00440651"/>
    <w:rsid w:val="00440CAE"/>
    <w:rsid w:val="00441918"/>
    <w:rsid w:val="00443431"/>
    <w:rsid w:val="00447B2D"/>
    <w:rsid w:val="0045284B"/>
    <w:rsid w:val="00452ED8"/>
    <w:rsid w:val="004569C1"/>
    <w:rsid w:val="00456A66"/>
    <w:rsid w:val="00456F43"/>
    <w:rsid w:val="00457BD9"/>
    <w:rsid w:val="004600C6"/>
    <w:rsid w:val="00463A4C"/>
    <w:rsid w:val="00464569"/>
    <w:rsid w:val="0046791B"/>
    <w:rsid w:val="00471352"/>
    <w:rsid w:val="00472C88"/>
    <w:rsid w:val="00473373"/>
    <w:rsid w:val="00473816"/>
    <w:rsid w:val="0047443B"/>
    <w:rsid w:val="004745EE"/>
    <w:rsid w:val="00476D77"/>
    <w:rsid w:val="004809C0"/>
    <w:rsid w:val="00483C77"/>
    <w:rsid w:val="004845B6"/>
    <w:rsid w:val="004955AF"/>
    <w:rsid w:val="00497D7A"/>
    <w:rsid w:val="00497F2C"/>
    <w:rsid w:val="004A0D26"/>
    <w:rsid w:val="004A12FE"/>
    <w:rsid w:val="004A18BC"/>
    <w:rsid w:val="004A740F"/>
    <w:rsid w:val="004A7482"/>
    <w:rsid w:val="004A7894"/>
    <w:rsid w:val="004B0BFB"/>
    <w:rsid w:val="004B10D5"/>
    <w:rsid w:val="004B31CD"/>
    <w:rsid w:val="004B3CAA"/>
    <w:rsid w:val="004B53BC"/>
    <w:rsid w:val="004B74ED"/>
    <w:rsid w:val="004B7AA2"/>
    <w:rsid w:val="004C0201"/>
    <w:rsid w:val="004C2680"/>
    <w:rsid w:val="004C6948"/>
    <w:rsid w:val="004C6A2B"/>
    <w:rsid w:val="004C6F77"/>
    <w:rsid w:val="004D02D7"/>
    <w:rsid w:val="004D05F3"/>
    <w:rsid w:val="004D2D37"/>
    <w:rsid w:val="004D34F2"/>
    <w:rsid w:val="004E0862"/>
    <w:rsid w:val="004E0B67"/>
    <w:rsid w:val="004E1178"/>
    <w:rsid w:val="004E445D"/>
    <w:rsid w:val="004E4728"/>
    <w:rsid w:val="004F0ADB"/>
    <w:rsid w:val="004F14F3"/>
    <w:rsid w:val="004F2788"/>
    <w:rsid w:val="004F3ADB"/>
    <w:rsid w:val="004F5349"/>
    <w:rsid w:val="004F6FA8"/>
    <w:rsid w:val="005024E9"/>
    <w:rsid w:val="005026BB"/>
    <w:rsid w:val="00502878"/>
    <w:rsid w:val="0051041B"/>
    <w:rsid w:val="00511C94"/>
    <w:rsid w:val="005120EA"/>
    <w:rsid w:val="0051461A"/>
    <w:rsid w:val="0051604F"/>
    <w:rsid w:val="005162B7"/>
    <w:rsid w:val="0051722A"/>
    <w:rsid w:val="00523150"/>
    <w:rsid w:val="00523AD5"/>
    <w:rsid w:val="00526073"/>
    <w:rsid w:val="00526808"/>
    <w:rsid w:val="0053078B"/>
    <w:rsid w:val="005311A0"/>
    <w:rsid w:val="00532CF6"/>
    <w:rsid w:val="00533520"/>
    <w:rsid w:val="00534A8E"/>
    <w:rsid w:val="00537A8B"/>
    <w:rsid w:val="0054009A"/>
    <w:rsid w:val="00543C38"/>
    <w:rsid w:val="00545C5B"/>
    <w:rsid w:val="005462CE"/>
    <w:rsid w:val="00547874"/>
    <w:rsid w:val="0055055C"/>
    <w:rsid w:val="005531AF"/>
    <w:rsid w:val="00553595"/>
    <w:rsid w:val="00554C04"/>
    <w:rsid w:val="00561E4E"/>
    <w:rsid w:val="00562888"/>
    <w:rsid w:val="00566FF4"/>
    <w:rsid w:val="00572804"/>
    <w:rsid w:val="00572BEA"/>
    <w:rsid w:val="00583912"/>
    <w:rsid w:val="00584823"/>
    <w:rsid w:val="00584D35"/>
    <w:rsid w:val="0058544A"/>
    <w:rsid w:val="005856D4"/>
    <w:rsid w:val="00590666"/>
    <w:rsid w:val="00590945"/>
    <w:rsid w:val="00590F10"/>
    <w:rsid w:val="0059194C"/>
    <w:rsid w:val="005920D7"/>
    <w:rsid w:val="005921E5"/>
    <w:rsid w:val="00594629"/>
    <w:rsid w:val="005A0000"/>
    <w:rsid w:val="005A4EAC"/>
    <w:rsid w:val="005A576A"/>
    <w:rsid w:val="005A69F5"/>
    <w:rsid w:val="005A6E81"/>
    <w:rsid w:val="005B1A12"/>
    <w:rsid w:val="005B1B73"/>
    <w:rsid w:val="005B3030"/>
    <w:rsid w:val="005B33E7"/>
    <w:rsid w:val="005B6F80"/>
    <w:rsid w:val="005B6FC3"/>
    <w:rsid w:val="005B74E9"/>
    <w:rsid w:val="005C08E5"/>
    <w:rsid w:val="005C0D12"/>
    <w:rsid w:val="005C17FA"/>
    <w:rsid w:val="005C3384"/>
    <w:rsid w:val="005C566F"/>
    <w:rsid w:val="005C6EB5"/>
    <w:rsid w:val="005C72D0"/>
    <w:rsid w:val="005D00FE"/>
    <w:rsid w:val="005D32B3"/>
    <w:rsid w:val="005D4740"/>
    <w:rsid w:val="005D7D8D"/>
    <w:rsid w:val="005E0DC8"/>
    <w:rsid w:val="005E1096"/>
    <w:rsid w:val="005E2ED0"/>
    <w:rsid w:val="005E4FD8"/>
    <w:rsid w:val="005F36EF"/>
    <w:rsid w:val="005F43AD"/>
    <w:rsid w:val="005F4CE2"/>
    <w:rsid w:val="005F54A1"/>
    <w:rsid w:val="005F5BF4"/>
    <w:rsid w:val="005F634A"/>
    <w:rsid w:val="005F6B86"/>
    <w:rsid w:val="00602B68"/>
    <w:rsid w:val="00602C26"/>
    <w:rsid w:val="00605B04"/>
    <w:rsid w:val="00613363"/>
    <w:rsid w:val="00620314"/>
    <w:rsid w:val="00620AA9"/>
    <w:rsid w:val="00622160"/>
    <w:rsid w:val="006228D6"/>
    <w:rsid w:val="00623C06"/>
    <w:rsid w:val="00626823"/>
    <w:rsid w:val="00634BA1"/>
    <w:rsid w:val="00636EEB"/>
    <w:rsid w:val="00642F3E"/>
    <w:rsid w:val="0064369D"/>
    <w:rsid w:val="00644D73"/>
    <w:rsid w:val="0064593A"/>
    <w:rsid w:val="00646BE1"/>
    <w:rsid w:val="00647456"/>
    <w:rsid w:val="00647797"/>
    <w:rsid w:val="00647966"/>
    <w:rsid w:val="00650881"/>
    <w:rsid w:val="00653465"/>
    <w:rsid w:val="006548D7"/>
    <w:rsid w:val="0065522C"/>
    <w:rsid w:val="00655A4D"/>
    <w:rsid w:val="006619E8"/>
    <w:rsid w:val="00662BF4"/>
    <w:rsid w:val="00664517"/>
    <w:rsid w:val="0066792B"/>
    <w:rsid w:val="00671632"/>
    <w:rsid w:val="00673751"/>
    <w:rsid w:val="00674254"/>
    <w:rsid w:val="00675E67"/>
    <w:rsid w:val="00677401"/>
    <w:rsid w:val="006818CA"/>
    <w:rsid w:val="00682D17"/>
    <w:rsid w:val="00684486"/>
    <w:rsid w:val="0068540F"/>
    <w:rsid w:val="00687A53"/>
    <w:rsid w:val="00691118"/>
    <w:rsid w:val="00691B69"/>
    <w:rsid w:val="006A054A"/>
    <w:rsid w:val="006A3D20"/>
    <w:rsid w:val="006A647D"/>
    <w:rsid w:val="006B2D13"/>
    <w:rsid w:val="006B492E"/>
    <w:rsid w:val="006B5444"/>
    <w:rsid w:val="006B63D1"/>
    <w:rsid w:val="006C043E"/>
    <w:rsid w:val="006C2002"/>
    <w:rsid w:val="006C2C71"/>
    <w:rsid w:val="006C5FC0"/>
    <w:rsid w:val="006D208D"/>
    <w:rsid w:val="006D2E25"/>
    <w:rsid w:val="006D4EF8"/>
    <w:rsid w:val="006D7629"/>
    <w:rsid w:val="006E174E"/>
    <w:rsid w:val="006E2CED"/>
    <w:rsid w:val="006E7262"/>
    <w:rsid w:val="006E7650"/>
    <w:rsid w:val="006F0B5D"/>
    <w:rsid w:val="006F10D1"/>
    <w:rsid w:val="006F1EC4"/>
    <w:rsid w:val="006F7BD8"/>
    <w:rsid w:val="00701447"/>
    <w:rsid w:val="0070269C"/>
    <w:rsid w:val="00707A5F"/>
    <w:rsid w:val="00713332"/>
    <w:rsid w:val="00716247"/>
    <w:rsid w:val="00724294"/>
    <w:rsid w:val="00725212"/>
    <w:rsid w:val="00725AB7"/>
    <w:rsid w:val="00736F26"/>
    <w:rsid w:val="00741BAB"/>
    <w:rsid w:val="00744A99"/>
    <w:rsid w:val="00744EB3"/>
    <w:rsid w:val="00744F8B"/>
    <w:rsid w:val="0074720C"/>
    <w:rsid w:val="00747C5D"/>
    <w:rsid w:val="007559A2"/>
    <w:rsid w:val="00757759"/>
    <w:rsid w:val="00757875"/>
    <w:rsid w:val="00761748"/>
    <w:rsid w:val="00761D4B"/>
    <w:rsid w:val="007645DB"/>
    <w:rsid w:val="00766A0A"/>
    <w:rsid w:val="007705A4"/>
    <w:rsid w:val="007708B3"/>
    <w:rsid w:val="00771D39"/>
    <w:rsid w:val="007723CA"/>
    <w:rsid w:val="007811D0"/>
    <w:rsid w:val="00782C43"/>
    <w:rsid w:val="00782DE8"/>
    <w:rsid w:val="00784C94"/>
    <w:rsid w:val="007861B6"/>
    <w:rsid w:val="00787020"/>
    <w:rsid w:val="00792149"/>
    <w:rsid w:val="00796C33"/>
    <w:rsid w:val="007A5726"/>
    <w:rsid w:val="007B0468"/>
    <w:rsid w:val="007B1CDC"/>
    <w:rsid w:val="007B487C"/>
    <w:rsid w:val="007B4BC7"/>
    <w:rsid w:val="007B53D3"/>
    <w:rsid w:val="007B64EE"/>
    <w:rsid w:val="007B6ACB"/>
    <w:rsid w:val="007C0015"/>
    <w:rsid w:val="007C0C34"/>
    <w:rsid w:val="007C3F0A"/>
    <w:rsid w:val="007D176E"/>
    <w:rsid w:val="007D4159"/>
    <w:rsid w:val="007D4F36"/>
    <w:rsid w:val="007D7A88"/>
    <w:rsid w:val="007D7F99"/>
    <w:rsid w:val="007E0DD5"/>
    <w:rsid w:val="007E14E0"/>
    <w:rsid w:val="007E3F79"/>
    <w:rsid w:val="007E6F15"/>
    <w:rsid w:val="007E7F84"/>
    <w:rsid w:val="007F053E"/>
    <w:rsid w:val="007F2407"/>
    <w:rsid w:val="007F30D5"/>
    <w:rsid w:val="007F420B"/>
    <w:rsid w:val="007F4567"/>
    <w:rsid w:val="007F5130"/>
    <w:rsid w:val="007F6889"/>
    <w:rsid w:val="007F75F0"/>
    <w:rsid w:val="00803B1C"/>
    <w:rsid w:val="00804355"/>
    <w:rsid w:val="00805011"/>
    <w:rsid w:val="00806F7E"/>
    <w:rsid w:val="00807053"/>
    <w:rsid w:val="00811382"/>
    <w:rsid w:val="00812B0F"/>
    <w:rsid w:val="00814E03"/>
    <w:rsid w:val="00816754"/>
    <w:rsid w:val="00820FCC"/>
    <w:rsid w:val="008229CF"/>
    <w:rsid w:val="00824244"/>
    <w:rsid w:val="008258F9"/>
    <w:rsid w:val="00830ED4"/>
    <w:rsid w:val="00834218"/>
    <w:rsid w:val="00834C37"/>
    <w:rsid w:val="008447F3"/>
    <w:rsid w:val="008546B1"/>
    <w:rsid w:val="00854E57"/>
    <w:rsid w:val="00862A8F"/>
    <w:rsid w:val="00863075"/>
    <w:rsid w:val="0086309C"/>
    <w:rsid w:val="00863476"/>
    <w:rsid w:val="00863BAC"/>
    <w:rsid w:val="00863BB9"/>
    <w:rsid w:val="008679C2"/>
    <w:rsid w:val="00867C29"/>
    <w:rsid w:val="00872C31"/>
    <w:rsid w:val="0087303D"/>
    <w:rsid w:val="008774D3"/>
    <w:rsid w:val="00881F25"/>
    <w:rsid w:val="008835FE"/>
    <w:rsid w:val="0088398A"/>
    <w:rsid w:val="00890972"/>
    <w:rsid w:val="00892789"/>
    <w:rsid w:val="00892EC0"/>
    <w:rsid w:val="008935FB"/>
    <w:rsid w:val="00893947"/>
    <w:rsid w:val="00897C3D"/>
    <w:rsid w:val="00897D92"/>
    <w:rsid w:val="008A2724"/>
    <w:rsid w:val="008A3651"/>
    <w:rsid w:val="008A38B3"/>
    <w:rsid w:val="008A4094"/>
    <w:rsid w:val="008A4C60"/>
    <w:rsid w:val="008A6041"/>
    <w:rsid w:val="008A699A"/>
    <w:rsid w:val="008B2202"/>
    <w:rsid w:val="008B2AC2"/>
    <w:rsid w:val="008B76B5"/>
    <w:rsid w:val="008C0D26"/>
    <w:rsid w:val="008C5558"/>
    <w:rsid w:val="008C5D64"/>
    <w:rsid w:val="008D40D9"/>
    <w:rsid w:val="008D4D4F"/>
    <w:rsid w:val="008D56DC"/>
    <w:rsid w:val="008E0196"/>
    <w:rsid w:val="008E0BB8"/>
    <w:rsid w:val="008E3227"/>
    <w:rsid w:val="008E3F73"/>
    <w:rsid w:val="008E6620"/>
    <w:rsid w:val="008E7B64"/>
    <w:rsid w:val="008E7E0A"/>
    <w:rsid w:val="008F2F37"/>
    <w:rsid w:val="008F3571"/>
    <w:rsid w:val="008F42B4"/>
    <w:rsid w:val="008F519F"/>
    <w:rsid w:val="009013E3"/>
    <w:rsid w:val="00902F23"/>
    <w:rsid w:val="009053DD"/>
    <w:rsid w:val="0090662D"/>
    <w:rsid w:val="009117E9"/>
    <w:rsid w:val="00915FDA"/>
    <w:rsid w:val="00917B64"/>
    <w:rsid w:val="009204C7"/>
    <w:rsid w:val="00922137"/>
    <w:rsid w:val="00924567"/>
    <w:rsid w:val="009300AC"/>
    <w:rsid w:val="009343E3"/>
    <w:rsid w:val="00940C18"/>
    <w:rsid w:val="00942994"/>
    <w:rsid w:val="009431C5"/>
    <w:rsid w:val="0094351E"/>
    <w:rsid w:val="0094543B"/>
    <w:rsid w:val="00946282"/>
    <w:rsid w:val="00947671"/>
    <w:rsid w:val="00954E97"/>
    <w:rsid w:val="009579F8"/>
    <w:rsid w:val="00960105"/>
    <w:rsid w:val="00964830"/>
    <w:rsid w:val="00964EDA"/>
    <w:rsid w:val="00965364"/>
    <w:rsid w:val="00966B8E"/>
    <w:rsid w:val="009726D3"/>
    <w:rsid w:val="00972D5A"/>
    <w:rsid w:val="00973C80"/>
    <w:rsid w:val="00974EE8"/>
    <w:rsid w:val="00974F46"/>
    <w:rsid w:val="009756C2"/>
    <w:rsid w:val="00976B39"/>
    <w:rsid w:val="00983708"/>
    <w:rsid w:val="009873F0"/>
    <w:rsid w:val="00994D6A"/>
    <w:rsid w:val="009A03C5"/>
    <w:rsid w:val="009B034F"/>
    <w:rsid w:val="009B12BA"/>
    <w:rsid w:val="009B2615"/>
    <w:rsid w:val="009B28C2"/>
    <w:rsid w:val="009B2DFC"/>
    <w:rsid w:val="009B3FB0"/>
    <w:rsid w:val="009B4791"/>
    <w:rsid w:val="009B4F39"/>
    <w:rsid w:val="009B6A7B"/>
    <w:rsid w:val="009B6B64"/>
    <w:rsid w:val="009B795D"/>
    <w:rsid w:val="009C7ECE"/>
    <w:rsid w:val="009C7F94"/>
    <w:rsid w:val="009D0369"/>
    <w:rsid w:val="009D16B3"/>
    <w:rsid w:val="009D4745"/>
    <w:rsid w:val="009D55EF"/>
    <w:rsid w:val="009D7A34"/>
    <w:rsid w:val="009E05C1"/>
    <w:rsid w:val="009E1B9D"/>
    <w:rsid w:val="009E3BD7"/>
    <w:rsid w:val="009E6C41"/>
    <w:rsid w:val="009F1B83"/>
    <w:rsid w:val="00A0573E"/>
    <w:rsid w:val="00A07D2C"/>
    <w:rsid w:val="00A07FCC"/>
    <w:rsid w:val="00A1340D"/>
    <w:rsid w:val="00A158AB"/>
    <w:rsid w:val="00A22EDE"/>
    <w:rsid w:val="00A233AA"/>
    <w:rsid w:val="00A27F6B"/>
    <w:rsid w:val="00A30DF2"/>
    <w:rsid w:val="00A3770E"/>
    <w:rsid w:val="00A435DB"/>
    <w:rsid w:val="00A45ED6"/>
    <w:rsid w:val="00A50539"/>
    <w:rsid w:val="00A55C3B"/>
    <w:rsid w:val="00A5754B"/>
    <w:rsid w:val="00A60B0F"/>
    <w:rsid w:val="00A629CA"/>
    <w:rsid w:val="00A62C25"/>
    <w:rsid w:val="00A65BF8"/>
    <w:rsid w:val="00A7125C"/>
    <w:rsid w:val="00A726B3"/>
    <w:rsid w:val="00A740C8"/>
    <w:rsid w:val="00A74239"/>
    <w:rsid w:val="00A76F1D"/>
    <w:rsid w:val="00A81693"/>
    <w:rsid w:val="00A857E1"/>
    <w:rsid w:val="00A86079"/>
    <w:rsid w:val="00A87195"/>
    <w:rsid w:val="00A90DF4"/>
    <w:rsid w:val="00A9185D"/>
    <w:rsid w:val="00A92AD9"/>
    <w:rsid w:val="00A94EDA"/>
    <w:rsid w:val="00A95E11"/>
    <w:rsid w:val="00A96A14"/>
    <w:rsid w:val="00AA0010"/>
    <w:rsid w:val="00AA09A9"/>
    <w:rsid w:val="00AA0C35"/>
    <w:rsid w:val="00AA0EE4"/>
    <w:rsid w:val="00AA1363"/>
    <w:rsid w:val="00AA38BD"/>
    <w:rsid w:val="00AA459F"/>
    <w:rsid w:val="00AA5679"/>
    <w:rsid w:val="00AB0ABF"/>
    <w:rsid w:val="00AB61AC"/>
    <w:rsid w:val="00AC00BE"/>
    <w:rsid w:val="00AC0862"/>
    <w:rsid w:val="00AC211F"/>
    <w:rsid w:val="00AC563D"/>
    <w:rsid w:val="00AD0AA3"/>
    <w:rsid w:val="00AD12F8"/>
    <w:rsid w:val="00AD3AD5"/>
    <w:rsid w:val="00AD7C7A"/>
    <w:rsid w:val="00AE2446"/>
    <w:rsid w:val="00AE2832"/>
    <w:rsid w:val="00AE3011"/>
    <w:rsid w:val="00AE3E40"/>
    <w:rsid w:val="00AE6955"/>
    <w:rsid w:val="00AF00B2"/>
    <w:rsid w:val="00AF767B"/>
    <w:rsid w:val="00AF7E85"/>
    <w:rsid w:val="00B035EA"/>
    <w:rsid w:val="00B07047"/>
    <w:rsid w:val="00B11320"/>
    <w:rsid w:val="00B13F7B"/>
    <w:rsid w:val="00B14C3A"/>
    <w:rsid w:val="00B14F4E"/>
    <w:rsid w:val="00B270F0"/>
    <w:rsid w:val="00B2778E"/>
    <w:rsid w:val="00B3684D"/>
    <w:rsid w:val="00B3738A"/>
    <w:rsid w:val="00B376AA"/>
    <w:rsid w:val="00B406AD"/>
    <w:rsid w:val="00B45365"/>
    <w:rsid w:val="00B45B05"/>
    <w:rsid w:val="00B45F72"/>
    <w:rsid w:val="00B51A8B"/>
    <w:rsid w:val="00B52936"/>
    <w:rsid w:val="00B532FC"/>
    <w:rsid w:val="00B57831"/>
    <w:rsid w:val="00B62482"/>
    <w:rsid w:val="00B625C6"/>
    <w:rsid w:val="00B6347D"/>
    <w:rsid w:val="00B66647"/>
    <w:rsid w:val="00B66F45"/>
    <w:rsid w:val="00B728ED"/>
    <w:rsid w:val="00B757E3"/>
    <w:rsid w:val="00B80CB6"/>
    <w:rsid w:val="00B814C3"/>
    <w:rsid w:val="00B8164C"/>
    <w:rsid w:val="00B81E2B"/>
    <w:rsid w:val="00B81F24"/>
    <w:rsid w:val="00B8259A"/>
    <w:rsid w:val="00B8330E"/>
    <w:rsid w:val="00B834EB"/>
    <w:rsid w:val="00B87AA4"/>
    <w:rsid w:val="00B87CF2"/>
    <w:rsid w:val="00B91006"/>
    <w:rsid w:val="00B91ED5"/>
    <w:rsid w:val="00B91EFD"/>
    <w:rsid w:val="00B97DC2"/>
    <w:rsid w:val="00BA4159"/>
    <w:rsid w:val="00BA5B62"/>
    <w:rsid w:val="00BA7EA5"/>
    <w:rsid w:val="00BB1944"/>
    <w:rsid w:val="00BB1EA1"/>
    <w:rsid w:val="00BB53DD"/>
    <w:rsid w:val="00BC565D"/>
    <w:rsid w:val="00BC61E6"/>
    <w:rsid w:val="00BD2B3C"/>
    <w:rsid w:val="00BD42BD"/>
    <w:rsid w:val="00BD5DD4"/>
    <w:rsid w:val="00BE16A8"/>
    <w:rsid w:val="00BE28ED"/>
    <w:rsid w:val="00BE3BDE"/>
    <w:rsid w:val="00BE3F5D"/>
    <w:rsid w:val="00BF01D9"/>
    <w:rsid w:val="00BF1C5B"/>
    <w:rsid w:val="00BF1FCE"/>
    <w:rsid w:val="00BF2BCE"/>
    <w:rsid w:val="00BF3CFD"/>
    <w:rsid w:val="00BF52A6"/>
    <w:rsid w:val="00BF53DF"/>
    <w:rsid w:val="00BF5DC7"/>
    <w:rsid w:val="00BF709F"/>
    <w:rsid w:val="00C04631"/>
    <w:rsid w:val="00C121F2"/>
    <w:rsid w:val="00C1371B"/>
    <w:rsid w:val="00C14B78"/>
    <w:rsid w:val="00C17220"/>
    <w:rsid w:val="00C1745D"/>
    <w:rsid w:val="00C17E1C"/>
    <w:rsid w:val="00C21A8E"/>
    <w:rsid w:val="00C232EE"/>
    <w:rsid w:val="00C26AAA"/>
    <w:rsid w:val="00C27B85"/>
    <w:rsid w:val="00C33606"/>
    <w:rsid w:val="00C36E75"/>
    <w:rsid w:val="00C40D54"/>
    <w:rsid w:val="00C41C8C"/>
    <w:rsid w:val="00C41D72"/>
    <w:rsid w:val="00C51089"/>
    <w:rsid w:val="00C52A55"/>
    <w:rsid w:val="00C53539"/>
    <w:rsid w:val="00C53892"/>
    <w:rsid w:val="00C54624"/>
    <w:rsid w:val="00C60E6D"/>
    <w:rsid w:val="00C6219E"/>
    <w:rsid w:val="00C65949"/>
    <w:rsid w:val="00C66DCB"/>
    <w:rsid w:val="00C6758F"/>
    <w:rsid w:val="00C70193"/>
    <w:rsid w:val="00C70D33"/>
    <w:rsid w:val="00C73DB4"/>
    <w:rsid w:val="00C741E4"/>
    <w:rsid w:val="00C8096A"/>
    <w:rsid w:val="00C81B07"/>
    <w:rsid w:val="00C8559E"/>
    <w:rsid w:val="00C8629D"/>
    <w:rsid w:val="00C8714E"/>
    <w:rsid w:val="00C91AC2"/>
    <w:rsid w:val="00C91B20"/>
    <w:rsid w:val="00C9206F"/>
    <w:rsid w:val="00C925DF"/>
    <w:rsid w:val="00C943BA"/>
    <w:rsid w:val="00C94AF6"/>
    <w:rsid w:val="00CA1492"/>
    <w:rsid w:val="00CA27EF"/>
    <w:rsid w:val="00CB0F64"/>
    <w:rsid w:val="00CB2E7E"/>
    <w:rsid w:val="00CB40BA"/>
    <w:rsid w:val="00CB611C"/>
    <w:rsid w:val="00CB6992"/>
    <w:rsid w:val="00CC4BA8"/>
    <w:rsid w:val="00CC4FFE"/>
    <w:rsid w:val="00CC6B79"/>
    <w:rsid w:val="00CD32D5"/>
    <w:rsid w:val="00CD6140"/>
    <w:rsid w:val="00CD6687"/>
    <w:rsid w:val="00CF1ACC"/>
    <w:rsid w:val="00CF1C47"/>
    <w:rsid w:val="00CF1D3D"/>
    <w:rsid w:val="00CF27F0"/>
    <w:rsid w:val="00CF4986"/>
    <w:rsid w:val="00CF4D78"/>
    <w:rsid w:val="00CF6CFE"/>
    <w:rsid w:val="00CF7200"/>
    <w:rsid w:val="00D00056"/>
    <w:rsid w:val="00D00EB7"/>
    <w:rsid w:val="00D02DFD"/>
    <w:rsid w:val="00D103EF"/>
    <w:rsid w:val="00D125D6"/>
    <w:rsid w:val="00D168FF"/>
    <w:rsid w:val="00D211EE"/>
    <w:rsid w:val="00D22B6B"/>
    <w:rsid w:val="00D23EE4"/>
    <w:rsid w:val="00D24998"/>
    <w:rsid w:val="00D25ED0"/>
    <w:rsid w:val="00D27246"/>
    <w:rsid w:val="00D27969"/>
    <w:rsid w:val="00D34002"/>
    <w:rsid w:val="00D342D3"/>
    <w:rsid w:val="00D36033"/>
    <w:rsid w:val="00D403BF"/>
    <w:rsid w:val="00D52509"/>
    <w:rsid w:val="00D52D8A"/>
    <w:rsid w:val="00D53968"/>
    <w:rsid w:val="00D56740"/>
    <w:rsid w:val="00D57E2B"/>
    <w:rsid w:val="00D609AF"/>
    <w:rsid w:val="00D63CCD"/>
    <w:rsid w:val="00D65FC1"/>
    <w:rsid w:val="00D71896"/>
    <w:rsid w:val="00D71A12"/>
    <w:rsid w:val="00D80261"/>
    <w:rsid w:val="00D8166D"/>
    <w:rsid w:val="00D82827"/>
    <w:rsid w:val="00D870CA"/>
    <w:rsid w:val="00D923F0"/>
    <w:rsid w:val="00D949D3"/>
    <w:rsid w:val="00DA10E6"/>
    <w:rsid w:val="00DA6C6D"/>
    <w:rsid w:val="00DB0128"/>
    <w:rsid w:val="00DB25F5"/>
    <w:rsid w:val="00DC0C34"/>
    <w:rsid w:val="00DC17F1"/>
    <w:rsid w:val="00DC18C9"/>
    <w:rsid w:val="00DC2B85"/>
    <w:rsid w:val="00DC4D68"/>
    <w:rsid w:val="00DC7704"/>
    <w:rsid w:val="00DD5DA4"/>
    <w:rsid w:val="00DE5AED"/>
    <w:rsid w:val="00DE73DC"/>
    <w:rsid w:val="00DE7587"/>
    <w:rsid w:val="00DF04B9"/>
    <w:rsid w:val="00DF2CEF"/>
    <w:rsid w:val="00DF3E63"/>
    <w:rsid w:val="00E00E44"/>
    <w:rsid w:val="00E02634"/>
    <w:rsid w:val="00E02E64"/>
    <w:rsid w:val="00E04B35"/>
    <w:rsid w:val="00E05BE9"/>
    <w:rsid w:val="00E11915"/>
    <w:rsid w:val="00E1366A"/>
    <w:rsid w:val="00E149FB"/>
    <w:rsid w:val="00E20FCD"/>
    <w:rsid w:val="00E21CD0"/>
    <w:rsid w:val="00E21F2B"/>
    <w:rsid w:val="00E22307"/>
    <w:rsid w:val="00E22A19"/>
    <w:rsid w:val="00E22E4F"/>
    <w:rsid w:val="00E23819"/>
    <w:rsid w:val="00E23B97"/>
    <w:rsid w:val="00E23EBC"/>
    <w:rsid w:val="00E24623"/>
    <w:rsid w:val="00E25355"/>
    <w:rsid w:val="00E2590F"/>
    <w:rsid w:val="00E260F7"/>
    <w:rsid w:val="00E30241"/>
    <w:rsid w:val="00E30FE9"/>
    <w:rsid w:val="00E31069"/>
    <w:rsid w:val="00E3299B"/>
    <w:rsid w:val="00E32FAC"/>
    <w:rsid w:val="00E340B9"/>
    <w:rsid w:val="00E340FD"/>
    <w:rsid w:val="00E34C10"/>
    <w:rsid w:val="00E35C00"/>
    <w:rsid w:val="00E37DDC"/>
    <w:rsid w:val="00E42366"/>
    <w:rsid w:val="00E42383"/>
    <w:rsid w:val="00E440A4"/>
    <w:rsid w:val="00E4442E"/>
    <w:rsid w:val="00E44471"/>
    <w:rsid w:val="00E47CD9"/>
    <w:rsid w:val="00E501D9"/>
    <w:rsid w:val="00E50829"/>
    <w:rsid w:val="00E50F33"/>
    <w:rsid w:val="00E556AB"/>
    <w:rsid w:val="00E63F6C"/>
    <w:rsid w:val="00E658EC"/>
    <w:rsid w:val="00E663DC"/>
    <w:rsid w:val="00E67333"/>
    <w:rsid w:val="00E80E91"/>
    <w:rsid w:val="00E832FE"/>
    <w:rsid w:val="00E83C5D"/>
    <w:rsid w:val="00E84528"/>
    <w:rsid w:val="00E8501B"/>
    <w:rsid w:val="00E85144"/>
    <w:rsid w:val="00E936BD"/>
    <w:rsid w:val="00E9597F"/>
    <w:rsid w:val="00E95B38"/>
    <w:rsid w:val="00EA01F3"/>
    <w:rsid w:val="00EA0857"/>
    <w:rsid w:val="00EA0B2E"/>
    <w:rsid w:val="00EA0CC9"/>
    <w:rsid w:val="00EA1C63"/>
    <w:rsid w:val="00EA1FC1"/>
    <w:rsid w:val="00EA2819"/>
    <w:rsid w:val="00EA4F60"/>
    <w:rsid w:val="00EA55A6"/>
    <w:rsid w:val="00EB01E8"/>
    <w:rsid w:val="00EB0B52"/>
    <w:rsid w:val="00EB1B9F"/>
    <w:rsid w:val="00EB2858"/>
    <w:rsid w:val="00EB2E95"/>
    <w:rsid w:val="00EB3C91"/>
    <w:rsid w:val="00EB778D"/>
    <w:rsid w:val="00EC0CA7"/>
    <w:rsid w:val="00EC7390"/>
    <w:rsid w:val="00ED1B79"/>
    <w:rsid w:val="00EE65D6"/>
    <w:rsid w:val="00EE6DE6"/>
    <w:rsid w:val="00EE78D9"/>
    <w:rsid w:val="00EE7CC2"/>
    <w:rsid w:val="00EF0AFE"/>
    <w:rsid w:val="00EF43A4"/>
    <w:rsid w:val="00EF72C9"/>
    <w:rsid w:val="00F03539"/>
    <w:rsid w:val="00F03EA0"/>
    <w:rsid w:val="00F04A1D"/>
    <w:rsid w:val="00F04C8F"/>
    <w:rsid w:val="00F06F65"/>
    <w:rsid w:val="00F11AA7"/>
    <w:rsid w:val="00F12275"/>
    <w:rsid w:val="00F12E54"/>
    <w:rsid w:val="00F154C7"/>
    <w:rsid w:val="00F17367"/>
    <w:rsid w:val="00F21A3E"/>
    <w:rsid w:val="00F22FE0"/>
    <w:rsid w:val="00F2644D"/>
    <w:rsid w:val="00F3273E"/>
    <w:rsid w:val="00F32819"/>
    <w:rsid w:val="00F347A6"/>
    <w:rsid w:val="00F35AA1"/>
    <w:rsid w:val="00F4005C"/>
    <w:rsid w:val="00F40454"/>
    <w:rsid w:val="00F46B80"/>
    <w:rsid w:val="00F47D84"/>
    <w:rsid w:val="00F47DED"/>
    <w:rsid w:val="00F53CEC"/>
    <w:rsid w:val="00F544FF"/>
    <w:rsid w:val="00F548BD"/>
    <w:rsid w:val="00F54FFC"/>
    <w:rsid w:val="00F55717"/>
    <w:rsid w:val="00F64506"/>
    <w:rsid w:val="00F66585"/>
    <w:rsid w:val="00F72EC3"/>
    <w:rsid w:val="00F73D4C"/>
    <w:rsid w:val="00F907FC"/>
    <w:rsid w:val="00F9399E"/>
    <w:rsid w:val="00F94D7C"/>
    <w:rsid w:val="00F94E51"/>
    <w:rsid w:val="00FA2B2E"/>
    <w:rsid w:val="00FA2F02"/>
    <w:rsid w:val="00FA5D8E"/>
    <w:rsid w:val="00FB0534"/>
    <w:rsid w:val="00FB095C"/>
    <w:rsid w:val="00FB6892"/>
    <w:rsid w:val="00FB77B1"/>
    <w:rsid w:val="00FC3759"/>
    <w:rsid w:val="00FC4EAF"/>
    <w:rsid w:val="00FC5EDE"/>
    <w:rsid w:val="00FC6524"/>
    <w:rsid w:val="00FC677B"/>
    <w:rsid w:val="00FC6E77"/>
    <w:rsid w:val="00FD05C6"/>
    <w:rsid w:val="00FD0A68"/>
    <w:rsid w:val="00FD0B45"/>
    <w:rsid w:val="00FD709E"/>
    <w:rsid w:val="00FE4152"/>
    <w:rsid w:val="00FF1ACB"/>
    <w:rsid w:val="00FF7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Pr>
      <w:sz w:val="22"/>
    </w:rPr>
  </w:style>
  <w:style w:type="paragraph" w:styleId="Antrat3">
    <w:name w:val="heading 3"/>
    <w:basedOn w:val="prastasis"/>
    <w:next w:val="prastasis"/>
    <w:link w:val="Antrat3Diagrama"/>
    <w:qFormat/>
    <w:rsid w:val="00523AD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paragraph" w:styleId="Antrats">
    <w:name w:val="header"/>
    <w:basedOn w:val="prastasis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Komentaronuoroda">
    <w:name w:val="annotation reference"/>
    <w:semiHidden/>
    <w:rPr>
      <w:sz w:val="16"/>
    </w:rPr>
  </w:style>
  <w:style w:type="paragraph" w:styleId="Komentarotekstas">
    <w:name w:val="annotation text"/>
    <w:basedOn w:val="prastasis"/>
    <w:semiHidden/>
  </w:style>
  <w:style w:type="character" w:styleId="Hipersaitas">
    <w:name w:val="Hyperlink"/>
    <w:rPr>
      <w:color w:val="0000FF"/>
      <w:u w:val="single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  <w:pPr>
      <w:spacing w:line="360" w:lineRule="auto"/>
      <w:jc w:val="both"/>
    </w:pPr>
    <w:rPr>
      <w:sz w:val="24"/>
    </w:rPr>
  </w:style>
  <w:style w:type="paragraph" w:styleId="Debesliotekstas">
    <w:name w:val="Balloon Text"/>
    <w:basedOn w:val="prastasis"/>
    <w:semiHidden/>
    <w:rsid w:val="003B4B87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C172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iankstoformatuotas">
    <w:name w:val="HTML Preformatted"/>
    <w:basedOn w:val="prastasis"/>
    <w:link w:val="HTMLiankstoformatuotasDiagrama"/>
    <w:semiHidden/>
    <w:rsid w:val="009B28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iankstoformatuotasDiagrama">
    <w:name w:val="HTML iš anksto formatuotas Diagrama"/>
    <w:link w:val="HTMLiankstoformatuotas"/>
    <w:semiHidden/>
    <w:locked/>
    <w:rsid w:val="009B28C2"/>
    <w:rPr>
      <w:rFonts w:ascii="Courier New" w:hAnsi="Courier New" w:cs="Courier New"/>
      <w:lang w:val="lt-LT" w:eastAsia="lt-LT" w:bidi="ar-SA"/>
    </w:rPr>
  </w:style>
  <w:style w:type="character" w:customStyle="1" w:styleId="Antrat3Diagrama">
    <w:name w:val="Antraštė 3 Diagrama"/>
    <w:link w:val="Antrat3"/>
    <w:rsid w:val="00523AD5"/>
    <w:rPr>
      <w:rFonts w:ascii="Arial" w:hAnsi="Arial" w:cs="Arial"/>
      <w:b/>
      <w:bCs/>
      <w:sz w:val="26"/>
      <w:szCs w:val="26"/>
      <w:lang w:val="lt-LT" w:eastAsia="lt-LT" w:bidi="ar-SA"/>
    </w:rPr>
  </w:style>
  <w:style w:type="character" w:customStyle="1" w:styleId="BoldItalic">
    <w:name w:val="Bold Italic"/>
    <w:rsid w:val="002B47B6"/>
    <w:rPr>
      <w:b/>
      <w:bCs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Pr>
      <w:sz w:val="22"/>
    </w:rPr>
  </w:style>
  <w:style w:type="paragraph" w:styleId="Antrat3">
    <w:name w:val="heading 3"/>
    <w:basedOn w:val="prastasis"/>
    <w:next w:val="prastasis"/>
    <w:link w:val="Antrat3Diagrama"/>
    <w:qFormat/>
    <w:rsid w:val="00523AD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paragraph" w:styleId="Antrats">
    <w:name w:val="header"/>
    <w:basedOn w:val="prastasis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Komentaronuoroda">
    <w:name w:val="annotation reference"/>
    <w:semiHidden/>
    <w:rPr>
      <w:sz w:val="16"/>
    </w:rPr>
  </w:style>
  <w:style w:type="paragraph" w:styleId="Komentarotekstas">
    <w:name w:val="annotation text"/>
    <w:basedOn w:val="prastasis"/>
    <w:semiHidden/>
  </w:style>
  <w:style w:type="character" w:styleId="Hipersaitas">
    <w:name w:val="Hyperlink"/>
    <w:rPr>
      <w:color w:val="0000FF"/>
      <w:u w:val="single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  <w:pPr>
      <w:spacing w:line="360" w:lineRule="auto"/>
      <w:jc w:val="both"/>
    </w:pPr>
    <w:rPr>
      <w:sz w:val="24"/>
    </w:rPr>
  </w:style>
  <w:style w:type="paragraph" w:styleId="Debesliotekstas">
    <w:name w:val="Balloon Text"/>
    <w:basedOn w:val="prastasis"/>
    <w:semiHidden/>
    <w:rsid w:val="003B4B87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C172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iankstoformatuotas">
    <w:name w:val="HTML Preformatted"/>
    <w:basedOn w:val="prastasis"/>
    <w:link w:val="HTMLiankstoformatuotasDiagrama"/>
    <w:semiHidden/>
    <w:rsid w:val="009B28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iankstoformatuotasDiagrama">
    <w:name w:val="HTML iš anksto formatuotas Diagrama"/>
    <w:link w:val="HTMLiankstoformatuotas"/>
    <w:semiHidden/>
    <w:locked/>
    <w:rsid w:val="009B28C2"/>
    <w:rPr>
      <w:rFonts w:ascii="Courier New" w:hAnsi="Courier New" w:cs="Courier New"/>
      <w:lang w:val="lt-LT" w:eastAsia="lt-LT" w:bidi="ar-SA"/>
    </w:rPr>
  </w:style>
  <w:style w:type="character" w:customStyle="1" w:styleId="Antrat3Diagrama">
    <w:name w:val="Antraštė 3 Diagrama"/>
    <w:link w:val="Antrat3"/>
    <w:rsid w:val="00523AD5"/>
    <w:rPr>
      <w:rFonts w:ascii="Arial" w:hAnsi="Arial" w:cs="Arial"/>
      <w:b/>
      <w:bCs/>
      <w:sz w:val="26"/>
      <w:szCs w:val="26"/>
      <w:lang w:val="lt-LT" w:eastAsia="lt-LT" w:bidi="ar-SA"/>
    </w:rPr>
  </w:style>
  <w:style w:type="character" w:customStyle="1" w:styleId="BoldItalic">
    <w:name w:val="Bold Italic"/>
    <w:rsid w:val="002B47B6"/>
    <w:rPr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8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image" Target="http://www.siauliai.lt/img/heraldika/siauliu_mazasis_herbas_1.jpg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astas_svietimo.do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C4364-79E3-485A-8F9E-BE3BFB873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rastas_svietimo</Template>
  <TotalTime>0</TotalTime>
  <Pages>1</Pages>
  <Words>1012</Words>
  <Characters>577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DĖL………………………………</vt:lpstr>
    </vt:vector>
  </TitlesOfParts>
  <Company>Apskrities administracija</Company>
  <LinksUpToDate>false</LinksUpToDate>
  <CharactersWithSpaces>1586</CharactersWithSpaces>
  <SharedDoc>false</SharedDoc>
  <HLinks>
    <vt:vector size="6" baseType="variant">
      <vt:variant>
        <vt:i4>7864410</vt:i4>
      </vt:variant>
      <vt:variant>
        <vt:i4>-1</vt:i4>
      </vt:variant>
      <vt:variant>
        <vt:i4>2051</vt:i4>
      </vt:variant>
      <vt:variant>
        <vt:i4>1</vt:i4>
      </vt:variant>
      <vt:variant>
        <vt:lpwstr>http://www.siauliai.lt/img/heraldika/siauliu_mazasis_herbas_1.jpg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DĖL………………………………</dc:title>
  <dc:creator>Informatikos skyrius</dc:creator>
  <cp:lastModifiedBy>Sekretoriatas</cp:lastModifiedBy>
  <cp:revision>2</cp:revision>
  <cp:lastPrinted>2014-07-10T07:57:00Z</cp:lastPrinted>
  <dcterms:created xsi:type="dcterms:W3CDTF">2017-03-27T07:06:00Z</dcterms:created>
  <dcterms:modified xsi:type="dcterms:W3CDTF">2017-03-27T07:06:00Z</dcterms:modified>
</cp:coreProperties>
</file>